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9C" w:rsidRPr="000B3ABE" w:rsidRDefault="0067079C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0B3ABE">
        <w:rPr>
          <w:rFonts w:ascii="Times New Roman" w:hAnsi="Times New Roman" w:cs="Times New Roman"/>
          <w:sz w:val="36"/>
          <w:szCs w:val="36"/>
        </w:rPr>
        <w:t>СОВЕТ ДЕПУТАТОВ</w:t>
      </w:r>
    </w:p>
    <w:p w:rsidR="0067079C" w:rsidRPr="000B3ABE" w:rsidRDefault="0067079C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0B3ABE">
        <w:rPr>
          <w:rFonts w:ascii="Times New Roman" w:hAnsi="Times New Roman" w:cs="Times New Roman"/>
          <w:sz w:val="36"/>
          <w:szCs w:val="36"/>
        </w:rPr>
        <w:t>МОЖАЙСКОГО МУНИЦИПАЛЬНОГО РАЙОНА</w:t>
      </w:r>
    </w:p>
    <w:p w:rsidR="0067079C" w:rsidRDefault="0067079C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7549E6">
        <w:rPr>
          <w:rFonts w:ascii="Times New Roman" w:hAnsi="Times New Roman" w:cs="Times New Roman"/>
          <w:sz w:val="36"/>
          <w:szCs w:val="36"/>
        </w:rPr>
        <w:t>РЕШЕНИЕ</w:t>
      </w:r>
    </w:p>
    <w:p w:rsidR="0067079C" w:rsidRDefault="0067079C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67079C" w:rsidRDefault="0067079C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от         №  </w:t>
      </w:r>
    </w:p>
    <w:p w:rsidR="0067079C" w:rsidRDefault="0067079C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67079C" w:rsidRPr="00A6412D" w:rsidRDefault="0067079C" w:rsidP="00DE1E27">
      <w:pPr>
        <w:autoSpaceDE w:val="0"/>
        <w:jc w:val="center"/>
        <w:rPr>
          <w:b/>
          <w:bCs/>
        </w:rPr>
      </w:pPr>
      <w:bookmarkStart w:id="0" w:name="OLE_LINK1"/>
      <w:bookmarkStart w:id="1" w:name="OLE_LINK2"/>
      <w:r w:rsidRPr="00A6412D">
        <w:rPr>
          <w:b/>
          <w:bCs/>
        </w:rPr>
        <w:t xml:space="preserve">О внесении изменений в </w:t>
      </w:r>
      <w:bookmarkStart w:id="2" w:name="OLE_LINK3"/>
      <w:bookmarkStart w:id="3" w:name="OLE_LINK4"/>
      <w:bookmarkStart w:id="4" w:name="OLE_LINK5"/>
      <w:bookmarkStart w:id="5" w:name="OLE_LINK6"/>
      <w:bookmarkStart w:id="6" w:name="OLE_LINK7"/>
      <w:r w:rsidRPr="00A6412D">
        <w:rPr>
          <w:b/>
          <w:bCs/>
        </w:rPr>
        <w:t>решение Совета депутатов сельского поселения Порецкое Можайского муниципального района Московской области от 22.11.2017 № 11/4</w:t>
      </w:r>
    </w:p>
    <w:p w:rsidR="0067079C" w:rsidRDefault="0067079C" w:rsidP="00DE1E27">
      <w:pPr>
        <w:autoSpaceDE w:val="0"/>
        <w:jc w:val="center"/>
        <w:rPr>
          <w:b/>
          <w:bCs/>
        </w:rPr>
      </w:pPr>
      <w:r w:rsidRPr="00A6412D">
        <w:rPr>
          <w:b/>
          <w:bCs/>
        </w:rPr>
        <w:t>«О бюджете сельского поселения Порецкое Можайского муниципального района Московской области на 2018 год»</w:t>
      </w:r>
      <w:bookmarkEnd w:id="2"/>
      <w:bookmarkEnd w:id="3"/>
      <w:bookmarkEnd w:id="4"/>
      <w:bookmarkEnd w:id="5"/>
      <w:bookmarkEnd w:id="6"/>
    </w:p>
    <w:bookmarkEnd w:id="0"/>
    <w:bookmarkEnd w:id="1"/>
    <w:p w:rsidR="0067079C" w:rsidRPr="00A6412D" w:rsidRDefault="0067079C" w:rsidP="00DE1E27">
      <w:pPr>
        <w:pStyle w:val="Footer"/>
        <w:tabs>
          <w:tab w:val="clear" w:pos="4677"/>
          <w:tab w:val="clear" w:pos="9355"/>
        </w:tabs>
        <w:rPr>
          <w:lang w:val="ru-RU"/>
        </w:rPr>
      </w:pPr>
    </w:p>
    <w:p w:rsidR="0067079C" w:rsidRDefault="0067079C" w:rsidP="00DE1E27">
      <w:pPr>
        <w:jc w:val="both"/>
      </w:pPr>
      <w:r w:rsidRPr="00A6412D">
        <w:tab/>
      </w:r>
      <w:r w:rsidRPr="00FA6660">
        <w:t xml:space="preserve">В соответствии с Законом Московской области от 27.01.2018 № 1/2018-ОЗ «Об организации местного самоуправления на территории Можайского муниципального района» и решения Совета депутатов Можайского муниципального района от 09.02.2018 № 943/63 «О реализации Закона Московской области от 27.01.2018 № 1/2018-ОЗ «Об организации местного самоуправления на территории Можайского муниципального района»  Совет депутатов Можайского муниципального района </w:t>
      </w:r>
      <w:r w:rsidRPr="00FA6660">
        <w:rPr>
          <w:b/>
          <w:bCs/>
        </w:rPr>
        <w:t>РЕШИЛ</w:t>
      </w:r>
      <w:r w:rsidRPr="00FA6660">
        <w:t>:</w:t>
      </w:r>
    </w:p>
    <w:p w:rsidR="0067079C" w:rsidRPr="00A6412D" w:rsidRDefault="0067079C" w:rsidP="00DE1E27">
      <w:pPr>
        <w:tabs>
          <w:tab w:val="left" w:pos="284"/>
        </w:tabs>
        <w:jc w:val="both"/>
      </w:pPr>
      <w:r>
        <w:tab/>
      </w:r>
      <w:r>
        <w:tab/>
        <w:t xml:space="preserve">1. </w:t>
      </w:r>
      <w:r w:rsidRPr="00A6412D">
        <w:t xml:space="preserve">Утвердить изменения расходов бюджета сельского поселения Порецкое Можайского муниципального района Московской области на 2018 год согласно приложения 1 к настоящему </w:t>
      </w:r>
      <w:r>
        <w:t>р</w:t>
      </w:r>
      <w:r w:rsidRPr="00A6412D">
        <w:t xml:space="preserve">ешению. </w:t>
      </w:r>
    </w:p>
    <w:p w:rsidR="0067079C" w:rsidRPr="00A6412D" w:rsidRDefault="0067079C" w:rsidP="00DE1E27">
      <w:pPr>
        <w:ind w:firstLine="708"/>
        <w:jc w:val="both"/>
      </w:pPr>
      <w:r>
        <w:t xml:space="preserve">2. </w:t>
      </w:r>
      <w:r w:rsidRPr="00A6412D">
        <w:t xml:space="preserve">Внести в решение Совета депутатов сельского поселения Порецкое от 22.17.2017 </w:t>
      </w:r>
      <w:r>
        <w:t xml:space="preserve">  </w:t>
      </w:r>
      <w:r w:rsidRPr="00A6412D">
        <w:t>№</w:t>
      </w:r>
      <w:r>
        <w:t xml:space="preserve"> </w:t>
      </w:r>
      <w:r w:rsidRPr="00A6412D">
        <w:t>11/4 «О бюджете сельского поселения Порецкое Можайского муниципального района Московской области на 2018 год»</w:t>
      </w:r>
      <w:r>
        <w:t>, (с учетом изменений внесенных решением Совета депутатов Можайского муниципального района от 27.02.2018 №998/64, 04.04.2018 № 1038/67)</w:t>
      </w:r>
      <w:r w:rsidRPr="00A6412D">
        <w:t xml:space="preserve"> следующие изменения: </w:t>
      </w:r>
    </w:p>
    <w:p w:rsidR="0067079C" w:rsidRDefault="0067079C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 xml:space="preserve">риложение 4 «Ведомственная  структура расходов бюджета сельского поселения Порецкое Можайского муниципального района Московской области на 2018 год» изложить в редакции согласно приложения </w:t>
      </w:r>
      <w:r>
        <w:t>2</w:t>
      </w:r>
      <w:r w:rsidRPr="00A6412D">
        <w:t xml:space="preserve"> к н</w:t>
      </w:r>
      <w:r>
        <w:t>астоящему р</w:t>
      </w:r>
      <w:r w:rsidRPr="00A6412D">
        <w:t>ешению;</w:t>
      </w:r>
    </w:p>
    <w:p w:rsidR="0067079C" w:rsidRDefault="0067079C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 xml:space="preserve">риложение 5 «Распределение бюджетных ассигнований по разделам, подразделам, целевым статьям (муниципальным программам сельского поселения Порецкое Можайского муниципального района Московской области и непрограммным направлениям деятельности), группам и подгруппам видов расходов классификации расходов бюджета сельского поселения Порецкое Можайского муниципального района Московской области на 2018 год» изложить в редакции согласно приложения </w:t>
      </w:r>
      <w:r>
        <w:t>3</w:t>
      </w:r>
      <w:r w:rsidRPr="00A6412D">
        <w:t xml:space="preserve"> к настоящему </w:t>
      </w:r>
      <w:r>
        <w:t>р</w:t>
      </w:r>
      <w:r w:rsidRPr="00A6412D">
        <w:t>ешению;</w:t>
      </w:r>
    </w:p>
    <w:p w:rsidR="0067079C" w:rsidRDefault="0067079C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>риложение</w:t>
      </w:r>
      <w:r>
        <w:t xml:space="preserve"> 6</w:t>
      </w:r>
      <w:r w:rsidRPr="00A6412D">
        <w:t xml:space="preserve"> «</w:t>
      </w:r>
      <w:bookmarkStart w:id="7" w:name="OLE_LINK18"/>
      <w:bookmarkStart w:id="8" w:name="OLE_LINK19"/>
      <w:bookmarkStart w:id="9" w:name="OLE_LINK20"/>
      <w:r w:rsidRPr="00A6412D">
        <w:rPr>
          <w:lang w:eastAsia="ru-RU"/>
        </w:rPr>
        <w:t>Распределение бюджетных ассигнований</w:t>
      </w:r>
      <w:r w:rsidRPr="00A6412D">
        <w:t xml:space="preserve"> </w:t>
      </w:r>
      <w:r w:rsidRPr="00A6412D">
        <w:rPr>
          <w:lang w:eastAsia="ru-RU"/>
        </w:rPr>
        <w:t>по целевым статьям</w:t>
      </w:r>
      <w:bookmarkEnd w:id="7"/>
      <w:bookmarkEnd w:id="8"/>
      <w:bookmarkEnd w:id="9"/>
      <w:r w:rsidRPr="00A6412D">
        <w:rPr>
          <w:lang w:eastAsia="ru-RU"/>
        </w:rPr>
        <w:t xml:space="preserve"> (муниципальным программам и непрограммным направлениям деятельности), группам (группам и подгруппам) видов расходов классификации расходов бюджета  сельского поселения Порецкое Можайского муниципального района Московской области на 2018 год</w:t>
      </w:r>
      <w:r w:rsidRPr="00A6412D">
        <w:t xml:space="preserve">» изложить в редакции согласно приложения </w:t>
      </w:r>
      <w:r>
        <w:t>4</w:t>
      </w:r>
      <w:r w:rsidRPr="00A6412D">
        <w:t xml:space="preserve"> к настоящему </w:t>
      </w:r>
      <w:r>
        <w:t>р</w:t>
      </w:r>
      <w:r w:rsidRPr="00A6412D">
        <w:t>ешению;</w:t>
      </w:r>
    </w:p>
    <w:p w:rsidR="0067079C" w:rsidRPr="00A6412D" w:rsidRDefault="0067079C" w:rsidP="00DE1E27">
      <w:pPr>
        <w:tabs>
          <w:tab w:val="left" w:pos="284"/>
        </w:tabs>
        <w:ind w:firstLine="709"/>
        <w:jc w:val="both"/>
      </w:pPr>
      <w:r>
        <w:t>3</w:t>
      </w:r>
      <w:r w:rsidRPr="00A6412D">
        <w:t xml:space="preserve">. </w:t>
      </w:r>
      <w:r w:rsidRPr="00381AAE">
        <w:t>Опубликовать настоящее решение в газете «Новая жизнь» и разместить на официальном сайте администрации Можайского муниципального района</w:t>
      </w:r>
      <w:r w:rsidRPr="00A6412D">
        <w:t>.</w:t>
      </w:r>
    </w:p>
    <w:p w:rsidR="0067079C" w:rsidRDefault="0067079C" w:rsidP="00DE1E27">
      <w:pPr>
        <w:tabs>
          <w:tab w:val="left" w:pos="284"/>
        </w:tabs>
        <w:ind w:firstLine="709"/>
        <w:jc w:val="both"/>
      </w:pPr>
      <w:r>
        <w:t>4</w:t>
      </w:r>
      <w:r w:rsidRPr="00A6412D">
        <w:t xml:space="preserve">. </w:t>
      </w:r>
      <w:r w:rsidRPr="00092242">
        <w:t>Настоящее решение вступает в силу со дня его опубликования</w:t>
      </w:r>
      <w:r w:rsidRPr="00A6412D">
        <w:t>.</w:t>
      </w:r>
    </w:p>
    <w:p w:rsidR="0067079C" w:rsidRDefault="0067079C" w:rsidP="00DE1E27">
      <w:pPr>
        <w:tabs>
          <w:tab w:val="left" w:pos="284"/>
        </w:tabs>
        <w:ind w:firstLine="709"/>
        <w:jc w:val="both"/>
      </w:pPr>
    </w:p>
    <w:p w:rsidR="0067079C" w:rsidRDefault="0067079C" w:rsidP="00DE1E27">
      <w:pPr>
        <w:tabs>
          <w:tab w:val="left" w:pos="284"/>
        </w:tabs>
        <w:ind w:firstLine="709"/>
        <w:jc w:val="both"/>
      </w:pPr>
    </w:p>
    <w:p w:rsidR="0067079C" w:rsidRPr="00FA6660" w:rsidRDefault="0067079C" w:rsidP="00DE1E27">
      <w:pPr>
        <w:rPr>
          <w:b/>
          <w:bCs/>
          <w:sz w:val="22"/>
          <w:szCs w:val="22"/>
        </w:rPr>
      </w:pPr>
      <w:r w:rsidRPr="00FA6660">
        <w:rPr>
          <w:b/>
          <w:bCs/>
          <w:sz w:val="22"/>
          <w:szCs w:val="22"/>
        </w:rPr>
        <w:t>ГЛАВА</w:t>
      </w:r>
    </w:p>
    <w:p w:rsidR="0067079C" w:rsidRPr="00FA6660" w:rsidRDefault="0067079C" w:rsidP="00DE1E27">
      <w:pPr>
        <w:rPr>
          <w:b/>
          <w:bCs/>
          <w:sz w:val="22"/>
          <w:szCs w:val="22"/>
        </w:rPr>
      </w:pPr>
      <w:r w:rsidRPr="00FA6660">
        <w:rPr>
          <w:b/>
          <w:bCs/>
          <w:sz w:val="22"/>
          <w:szCs w:val="22"/>
        </w:rPr>
        <w:t xml:space="preserve">МОЖАЙСКОГО МУНИЦИПАЛЬНОГО РАЙОНА                </w:t>
      </w:r>
      <w:r>
        <w:rPr>
          <w:b/>
          <w:bCs/>
          <w:sz w:val="22"/>
          <w:szCs w:val="22"/>
        </w:rPr>
        <w:t xml:space="preserve">                           </w:t>
      </w:r>
      <w:r w:rsidRPr="00FA6660">
        <w:rPr>
          <w:b/>
          <w:bCs/>
          <w:sz w:val="22"/>
          <w:szCs w:val="22"/>
        </w:rPr>
        <w:t>Л.С. АФАНАСЬЕВА</w:t>
      </w:r>
    </w:p>
    <w:p w:rsidR="0067079C" w:rsidRDefault="0067079C" w:rsidP="00DE1E27">
      <w:pPr>
        <w:jc w:val="both"/>
        <w:outlineLvl w:val="0"/>
        <w:rPr>
          <w:sz w:val="20"/>
          <w:szCs w:val="20"/>
          <w:u w:val="single"/>
        </w:rPr>
      </w:pPr>
    </w:p>
    <w:p w:rsidR="0067079C" w:rsidRDefault="0067079C" w:rsidP="00DE1E27">
      <w:pPr>
        <w:jc w:val="both"/>
        <w:outlineLvl w:val="0"/>
        <w:rPr>
          <w:sz w:val="20"/>
          <w:szCs w:val="20"/>
          <w:u w:val="single"/>
        </w:rPr>
      </w:pPr>
    </w:p>
    <w:p w:rsidR="0067079C" w:rsidRDefault="0067079C" w:rsidP="00DE1E27">
      <w:pPr>
        <w:jc w:val="both"/>
        <w:outlineLvl w:val="0"/>
        <w:rPr>
          <w:sz w:val="20"/>
          <w:szCs w:val="20"/>
          <w:u w:val="single"/>
        </w:rPr>
      </w:pPr>
    </w:p>
    <w:p w:rsidR="0067079C" w:rsidRDefault="0067079C" w:rsidP="00DE1E27">
      <w:pPr>
        <w:jc w:val="both"/>
        <w:outlineLvl w:val="0"/>
        <w:rPr>
          <w:sz w:val="20"/>
          <w:szCs w:val="20"/>
          <w:u w:val="single"/>
        </w:rPr>
      </w:pPr>
    </w:p>
    <w:p w:rsidR="0067079C" w:rsidRPr="00465939" w:rsidRDefault="0067079C" w:rsidP="00DE1E27">
      <w:pPr>
        <w:jc w:val="both"/>
        <w:outlineLvl w:val="0"/>
        <w:rPr>
          <w:sz w:val="20"/>
          <w:szCs w:val="20"/>
        </w:rPr>
      </w:pPr>
      <w:r w:rsidRPr="00465939">
        <w:rPr>
          <w:sz w:val="20"/>
          <w:szCs w:val="20"/>
          <w:u w:val="single"/>
        </w:rPr>
        <w:t>Проект представил</w:t>
      </w:r>
      <w:r w:rsidRPr="00465939">
        <w:rPr>
          <w:sz w:val="20"/>
          <w:szCs w:val="20"/>
        </w:rPr>
        <w:t>: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</w:p>
    <w:p w:rsidR="0067079C" w:rsidRPr="00465939" w:rsidRDefault="0067079C" w:rsidP="00DE1E27">
      <w:pPr>
        <w:jc w:val="both"/>
        <w:outlineLvl w:val="0"/>
        <w:rPr>
          <w:sz w:val="20"/>
          <w:szCs w:val="20"/>
        </w:rPr>
      </w:pPr>
      <w:r w:rsidRPr="00465939">
        <w:rPr>
          <w:sz w:val="20"/>
          <w:szCs w:val="20"/>
        </w:rPr>
        <w:t xml:space="preserve">Начальник Финансово - казначейского 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 xml:space="preserve">управления администрации 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>Можайского муниципального района                                                                                             Т.А. Космачева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</w:p>
    <w:p w:rsidR="0067079C" w:rsidRPr="00465939" w:rsidRDefault="0067079C" w:rsidP="00DE1E27">
      <w:pPr>
        <w:jc w:val="both"/>
        <w:outlineLvl w:val="0"/>
        <w:rPr>
          <w:sz w:val="20"/>
          <w:szCs w:val="20"/>
          <w:u w:val="single"/>
        </w:rPr>
      </w:pPr>
      <w:r w:rsidRPr="00465939">
        <w:rPr>
          <w:sz w:val="20"/>
          <w:szCs w:val="20"/>
          <w:u w:val="single"/>
        </w:rPr>
        <w:t>Проект согласовали: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 xml:space="preserve">Заместитель руководителя 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>администрации Можайского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>муниципального района                                                                                                                            Г.В. Дыба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</w:p>
    <w:p w:rsidR="0067079C" w:rsidRPr="00465939" w:rsidRDefault="0067079C" w:rsidP="00DE1E27">
      <w:pPr>
        <w:jc w:val="both"/>
        <w:outlineLvl w:val="0"/>
        <w:rPr>
          <w:sz w:val="20"/>
          <w:szCs w:val="20"/>
        </w:rPr>
      </w:pPr>
      <w:r w:rsidRPr="00465939">
        <w:rPr>
          <w:sz w:val="20"/>
          <w:szCs w:val="20"/>
        </w:rPr>
        <w:t xml:space="preserve">Начальник Отдела правового и кадрового </w:t>
      </w:r>
    </w:p>
    <w:p w:rsidR="0067079C" w:rsidRPr="00465939" w:rsidRDefault="0067079C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 xml:space="preserve">обеспечения администрации </w:t>
      </w:r>
    </w:p>
    <w:p w:rsidR="0067079C" w:rsidRPr="00465939" w:rsidRDefault="0067079C" w:rsidP="00DE1E27">
      <w:pPr>
        <w:jc w:val="both"/>
        <w:rPr>
          <w:sz w:val="20"/>
          <w:szCs w:val="20"/>
          <w:u w:val="single"/>
        </w:rPr>
      </w:pPr>
      <w:r w:rsidRPr="00465939">
        <w:rPr>
          <w:sz w:val="20"/>
          <w:szCs w:val="20"/>
        </w:rPr>
        <w:t>Можайского муниципального района                                                                                                  М.А. Шейко</w:t>
      </w:r>
    </w:p>
    <w:p w:rsidR="0067079C" w:rsidRPr="00DA3E10" w:rsidRDefault="0067079C" w:rsidP="00DE1E27">
      <w:pPr>
        <w:pStyle w:val="BodyText"/>
        <w:jc w:val="both"/>
        <w:rPr>
          <w:sz w:val="20"/>
          <w:szCs w:val="20"/>
        </w:rPr>
      </w:pPr>
    </w:p>
    <w:p w:rsidR="0067079C" w:rsidRDefault="0067079C" w:rsidP="00DE1E27">
      <w:r w:rsidRPr="00DA3E10">
        <w:rPr>
          <w:sz w:val="20"/>
          <w:szCs w:val="20"/>
        </w:rPr>
        <w:t>Разослать</w:t>
      </w:r>
      <w:r>
        <w:rPr>
          <w:sz w:val="20"/>
          <w:szCs w:val="20"/>
        </w:rPr>
        <w:t>: дело - 2, Фин.- казн. упр. - 8</w:t>
      </w:r>
      <w:r w:rsidRPr="00DA3E10">
        <w:rPr>
          <w:sz w:val="20"/>
          <w:szCs w:val="20"/>
        </w:rPr>
        <w:t>, КСП – 1, газета - 1, администрация – 1.</w:t>
      </w:r>
    </w:p>
    <w:p w:rsidR="0067079C" w:rsidRDefault="0067079C" w:rsidP="00A61112">
      <w:pPr>
        <w:jc w:val="right"/>
      </w:pPr>
    </w:p>
    <w:p w:rsidR="0067079C" w:rsidRDefault="0067079C" w:rsidP="00A61112">
      <w:pPr>
        <w:jc w:val="right"/>
      </w:pPr>
    </w:p>
    <w:p w:rsidR="0067079C" w:rsidRDefault="0067079C" w:rsidP="00A61112">
      <w:pPr>
        <w:jc w:val="right"/>
      </w:pPr>
    </w:p>
    <w:p w:rsidR="0067079C" w:rsidRDefault="0067079C" w:rsidP="00A61112">
      <w:pPr>
        <w:jc w:val="right"/>
      </w:pPr>
    </w:p>
    <w:p w:rsidR="0067079C" w:rsidRDefault="0067079C" w:rsidP="00A61112">
      <w:pPr>
        <w:jc w:val="right"/>
      </w:pPr>
    </w:p>
    <w:p w:rsidR="0067079C" w:rsidRDefault="0067079C" w:rsidP="00A61112">
      <w:pPr>
        <w:jc w:val="right"/>
      </w:pPr>
    </w:p>
    <w:sectPr w:rsidR="0067079C" w:rsidSect="00B23A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FF6"/>
    <w:multiLevelType w:val="multilevel"/>
    <w:tmpl w:val="BD1A07B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F0E5A"/>
    <w:multiLevelType w:val="hybridMultilevel"/>
    <w:tmpl w:val="BD1A0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76FA"/>
    <w:multiLevelType w:val="hybridMultilevel"/>
    <w:tmpl w:val="4E06D0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112"/>
    <w:rsid w:val="00061854"/>
    <w:rsid w:val="00065DA1"/>
    <w:rsid w:val="00092242"/>
    <w:rsid w:val="000B3ABE"/>
    <w:rsid w:val="000C4105"/>
    <w:rsid w:val="000F2C3A"/>
    <w:rsid w:val="000F3299"/>
    <w:rsid w:val="00121F2D"/>
    <w:rsid w:val="0014290F"/>
    <w:rsid w:val="00250A6E"/>
    <w:rsid w:val="00292BA4"/>
    <w:rsid w:val="002A0D07"/>
    <w:rsid w:val="002A14F7"/>
    <w:rsid w:val="002C73F8"/>
    <w:rsid w:val="003300AB"/>
    <w:rsid w:val="0033251C"/>
    <w:rsid w:val="003528D2"/>
    <w:rsid w:val="0036498B"/>
    <w:rsid w:val="00381AAE"/>
    <w:rsid w:val="0039190A"/>
    <w:rsid w:val="004376A4"/>
    <w:rsid w:val="00465939"/>
    <w:rsid w:val="004B4ED5"/>
    <w:rsid w:val="005200C1"/>
    <w:rsid w:val="00524DD3"/>
    <w:rsid w:val="005C5364"/>
    <w:rsid w:val="00605257"/>
    <w:rsid w:val="00632886"/>
    <w:rsid w:val="0067079C"/>
    <w:rsid w:val="00681C96"/>
    <w:rsid w:val="0069256F"/>
    <w:rsid w:val="006A53A9"/>
    <w:rsid w:val="00741919"/>
    <w:rsid w:val="007549E6"/>
    <w:rsid w:val="0077640E"/>
    <w:rsid w:val="00942DA4"/>
    <w:rsid w:val="009554FF"/>
    <w:rsid w:val="009F748F"/>
    <w:rsid w:val="00A01CA4"/>
    <w:rsid w:val="00A14F94"/>
    <w:rsid w:val="00A61112"/>
    <w:rsid w:val="00A6412D"/>
    <w:rsid w:val="00A91C04"/>
    <w:rsid w:val="00AA7D11"/>
    <w:rsid w:val="00AC21D2"/>
    <w:rsid w:val="00AC47B0"/>
    <w:rsid w:val="00AE7020"/>
    <w:rsid w:val="00B23A9C"/>
    <w:rsid w:val="00B269DD"/>
    <w:rsid w:val="00BC6C68"/>
    <w:rsid w:val="00BD7563"/>
    <w:rsid w:val="00BF0EE0"/>
    <w:rsid w:val="00C2185F"/>
    <w:rsid w:val="00C54E09"/>
    <w:rsid w:val="00C703A9"/>
    <w:rsid w:val="00C970EF"/>
    <w:rsid w:val="00CB5D24"/>
    <w:rsid w:val="00CC47FC"/>
    <w:rsid w:val="00CD13FA"/>
    <w:rsid w:val="00CD48D2"/>
    <w:rsid w:val="00D17875"/>
    <w:rsid w:val="00DA3E10"/>
    <w:rsid w:val="00DE1E27"/>
    <w:rsid w:val="00DE3893"/>
    <w:rsid w:val="00E031D5"/>
    <w:rsid w:val="00E310A6"/>
    <w:rsid w:val="00E3301F"/>
    <w:rsid w:val="00E54FB8"/>
    <w:rsid w:val="00E85308"/>
    <w:rsid w:val="00EA75B1"/>
    <w:rsid w:val="00EE327F"/>
    <w:rsid w:val="00EF5C2F"/>
    <w:rsid w:val="00F043B1"/>
    <w:rsid w:val="00FA6660"/>
    <w:rsid w:val="00FB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12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DE1E2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Footer">
    <w:name w:val="footer"/>
    <w:basedOn w:val="Normal"/>
    <w:link w:val="FooterChar1"/>
    <w:uiPriority w:val="99"/>
    <w:rsid w:val="00DE1E27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2DA4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1"/>
    <w:uiPriority w:val="99"/>
    <w:rsid w:val="00DE1E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2DA4"/>
    <w:rPr>
      <w:sz w:val="24"/>
      <w:szCs w:val="24"/>
      <w:lang w:eastAsia="ar-SA" w:bidi="ar-SA"/>
    </w:rPr>
  </w:style>
  <w:style w:type="character" w:customStyle="1" w:styleId="BodyTextChar1">
    <w:name w:val="Body Text Char1"/>
    <w:link w:val="BodyText"/>
    <w:uiPriority w:val="99"/>
    <w:locked/>
    <w:rsid w:val="00DE1E27"/>
    <w:rPr>
      <w:sz w:val="24"/>
      <w:szCs w:val="24"/>
      <w:lang w:eastAsia="ar-SA" w:bidi="ar-SA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DE1E27"/>
    <w:rPr>
      <w:sz w:val="24"/>
      <w:szCs w:val="24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511</Words>
  <Characters>2916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Зарина</dc:creator>
  <cp:keywords/>
  <dc:description/>
  <cp:lastModifiedBy>otrasl2</cp:lastModifiedBy>
  <cp:revision>22</cp:revision>
  <cp:lastPrinted>2018-03-21T14:45:00Z</cp:lastPrinted>
  <dcterms:created xsi:type="dcterms:W3CDTF">2018-03-21T08:47:00Z</dcterms:created>
  <dcterms:modified xsi:type="dcterms:W3CDTF">2018-04-13T09:23:00Z</dcterms:modified>
</cp:coreProperties>
</file>